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96E5EC" w14:textId="4E34A30E" w:rsidR="00535962" w:rsidRPr="00F7167E" w:rsidRDefault="00E41979" w:rsidP="00130549">
      <w:pPr>
        <w:tabs>
          <w:tab w:val="right" w:pos="9027"/>
        </w:tabs>
      </w:pPr>
      <w:r w:rsidRPr="00E41979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54603B15" wp14:editId="0259D7EE">
                <wp:simplePos x="0" y="0"/>
                <wp:positionH relativeFrom="column">
                  <wp:posOffset>4562475</wp:posOffset>
                </wp:positionH>
                <wp:positionV relativeFrom="paragraph">
                  <wp:posOffset>-704850</wp:posOffset>
                </wp:positionV>
                <wp:extent cx="1905000" cy="795655"/>
                <wp:effectExtent l="0" t="0" r="19050" b="23495"/>
                <wp:wrapNone/>
                <wp:docPr id="7759884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795655"/>
                          <a:chOff x="12866" y="523"/>
                          <a:chExt cx="2544" cy="1104"/>
                        </a:xfrm>
                      </wpg:grpSpPr>
                      <wps:wsp>
                        <wps:cNvPr id="60204888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2586360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8149396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DD1519" w14:textId="285DE390" w:rsidR="00E41979" w:rsidRPr="00425DB7" w:rsidRDefault="00E41979" w:rsidP="00E41979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425DB7">
                                  <w:rPr>
                                    <w:rFonts w:ascii="Times New Roman" w:hAnsi="Times New Roman" w:cs="Times New Roman"/>
                                    <w:b/>
                                    <w:sz w:val="20"/>
                                    <w:szCs w:val="20"/>
                                  </w:rPr>
                                  <w:t>MOPC-CCC-LPN-2026-00</w:t>
                                </w:r>
                                <w:r w:rsidR="006A3D9D">
                                  <w:t>1</w:t>
                                </w:r>
                                <w:r w:rsidR="0091209B">
                                  <w:t>5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6664759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97F2829" w14:textId="77777777" w:rsidR="00E41979" w:rsidRPr="00535962" w:rsidRDefault="00E41979" w:rsidP="00E4197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603B15" id="Group 21" o:spid="_x0000_s1026" style="position:absolute;margin-left:359.25pt;margin-top:-55.5pt;width:150pt;height:62.65pt;z-index:25170124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" fillcolor="white [3212]" strokecolor="white [3212]" strokeweight="2.25pt">
                    <v:textbox inset=",0">
                      <w:txbxContent>
                        <w:p w14:paraId="11DD1519" w14:textId="285DE390" w:rsidR="00E41979" w:rsidRPr="00425DB7" w:rsidRDefault="00E41979" w:rsidP="00E41979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425DB7">
                            <w:rPr>
                              <w:rFonts w:ascii="Times New Roman" w:hAnsi="Times New Roman" w:cs="Times New Roman"/>
                              <w:b/>
                              <w:sz w:val="20"/>
                              <w:szCs w:val="20"/>
                            </w:rPr>
                            <w:t>MOPC-CCC-LPN-2026-00</w:t>
                          </w:r>
                          <w:r w:rsidR="006A3D9D">
                            <w:t>1</w:t>
                          </w:r>
                          <w:r w:rsidR="0091209B">
                            <w:t>5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" fillcolor="black [3213]" strokecolor="white [3212]" strokeweight="3pt">
                    <v:textbox>
                      <w:txbxContent>
                        <w:p w14:paraId="697F2829" w14:textId="77777777" w:rsidR="00E41979" w:rsidRPr="00535962" w:rsidRDefault="00E41979" w:rsidP="00E4197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E43B8" w:rsidRPr="004E43B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888930B" wp14:editId="5C98F866">
                <wp:simplePos x="0" y="0"/>
                <wp:positionH relativeFrom="column">
                  <wp:posOffset>999490</wp:posOffset>
                </wp:positionH>
                <wp:positionV relativeFrom="paragraph">
                  <wp:posOffset>238125</wp:posOffset>
                </wp:positionV>
                <wp:extent cx="3771900" cy="444500"/>
                <wp:effectExtent l="0" t="0" r="0" b="0"/>
                <wp:wrapNone/>
                <wp:docPr id="18" name="Cuadro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533386" w14:textId="06BCD5ED" w:rsidR="004E43B8" w:rsidRPr="002E1412" w:rsidRDefault="000F2B17" w:rsidP="004E43B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24497146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E43B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OBRAS PÚBLICAS Y COMUNICACIONES</w:t>
                                </w:r>
                              </w:sdtContent>
                            </w:sdt>
                            <w:r w:rsidR="004E43B8"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888930B" id="Cuadro de texto 29" o:spid="_x0000_s1031" type="#_x0000_t202" style="position:absolute;margin-left:78.7pt;margin-top:18.75pt;width:297pt;height: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" stroked="f">
                <v:textbox>
                  <w:txbxContent>
                    <w:p w14:paraId="7B533386" w14:textId="06BCD5ED" w:rsidR="004E43B8" w:rsidRPr="002E1412" w:rsidRDefault="00000000" w:rsidP="004E43B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24497146"/>
                        </w:sdtPr>
                        <w:sdtContent>
                          <w:r w:rsidR="004E43B8">
                            <w:rPr>
                              <w:rStyle w:val="Style6"/>
                              <w:sz w:val="24"/>
                              <w:szCs w:val="24"/>
                            </w:rPr>
                            <w:t>MINISTERIO DE OBRAS PÚBLICAS Y COMUNICACIONES</w:t>
                          </w:r>
                        </w:sdtContent>
                      </w:sdt>
                      <w:r w:rsidR="004E43B8"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  <w:r w:rsidR="004E43B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92A8724" wp14:editId="4F8F4B44">
                <wp:simplePos x="0" y="0"/>
                <wp:positionH relativeFrom="column">
                  <wp:posOffset>4759325</wp:posOffset>
                </wp:positionH>
                <wp:positionV relativeFrom="paragraph">
                  <wp:posOffset>255905</wp:posOffset>
                </wp:positionV>
                <wp:extent cx="1448435" cy="278130"/>
                <wp:effectExtent l="0" t="0" r="2540" b="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1953C8" w14:textId="77777777" w:rsidR="0026335F" w:rsidRPr="0026335F" w:rsidRDefault="000F2B1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92A8724" id="Text Box 12" o:spid="_x0000_s1032" type="#_x0000_t202" style="position:absolute;margin-left:374.75pt;margin-top:20.1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zXKN2d4AAAAJAQAADwAAAAAAAAAAAAAAAAA+BAAAZHJzL2Rvd25yZXYueG1s&#10;UEsFBgAAAAAEAAQA8wAAAEkFAAAAAA==&#10;" filled="f" stroked="f">
                <v:textbox>
                  <w:txbxContent>
                    <w:p w14:paraId="2E1953C8" w14:textId="77777777" w:rsidR="0026335F" w:rsidRPr="0026335F" w:rsidRDefault="00F7386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4E43B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474BB7" wp14:editId="1530876C">
                <wp:simplePos x="0" y="0"/>
                <wp:positionH relativeFrom="column">
                  <wp:posOffset>-507365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0" t="0" r="254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317840" w14:textId="1DF34D7D" w:rsidR="00BC61BD" w:rsidRPr="00BC61BD" w:rsidRDefault="00BC61BD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7474BB7" id="Text Box 2" o:spid="_x0000_s1033" type="#_x0000_t202" style="position:absolute;margin-left:-39.95pt;margin-top:-12.7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67vA4N4AAAAKAQAADwAAAAAAAAAAAAAAAAA+BAAAZHJzL2Rvd25yZXYueG1s&#10;UEsFBgAAAAAEAAQA8wAAAEkFAAAAAA==&#10;" filled="f" stroked="f">
                <v:textbox>
                  <w:txbxContent>
                    <w:p w14:paraId="25317840" w14:textId="1DF34D7D" w:rsidR="00BC61BD" w:rsidRPr="00BC61BD" w:rsidRDefault="00BC61BD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43B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F36ABE2" wp14:editId="4426BC20">
                <wp:simplePos x="0" y="0"/>
                <wp:positionH relativeFrom="column">
                  <wp:posOffset>-372745</wp:posOffset>
                </wp:positionH>
                <wp:positionV relativeFrom="paragraph">
                  <wp:posOffset>-462280</wp:posOffset>
                </wp:positionV>
                <wp:extent cx="948055" cy="305435"/>
                <wp:effectExtent l="0" t="4445" r="0" b="4445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727448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F36ABE2" id="Text Box 26" o:spid="_x0000_s1034" type="#_x0000_t202" style="position:absolute;margin-left:-29.35pt;margin-top:-36.4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KUM3i/gAAAACgEAAA8AAAAAAAAAAAAAAAAANAQAAGRycy9kb3ducmV2LnhtbFBLBQYAAAAA&#10;BAAEAPMAAABBBQAAAAA=&#10;" filled="f" stroked="f">
                <v:textbox inset="0,0,0,0">
                  <w:txbxContent>
                    <w:p w14:paraId="07727448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8FF58C3" w14:textId="77777777" w:rsidR="00535962" w:rsidRPr="00535962" w:rsidRDefault="004E43B8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904377" wp14:editId="687917E6">
                <wp:simplePos x="0" y="0"/>
                <wp:positionH relativeFrom="column">
                  <wp:posOffset>5083175</wp:posOffset>
                </wp:positionH>
                <wp:positionV relativeFrom="paragraph">
                  <wp:posOffset>260350</wp:posOffset>
                </wp:positionV>
                <wp:extent cx="10617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AFF4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7072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7072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7072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7072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B904377" id="Text Box 13" o:spid="_x0000_s1035" type="#_x0000_t202" style="position:absolute;margin-left:400.25pt;margin-top:20.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" filled="f" stroked="f">
                <v:textbox>
                  <w:txbxContent>
                    <w:p w14:paraId="55AAFF4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7072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70721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7072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7072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06FD1C5E" w14:textId="77777777" w:rsidR="00535962" w:rsidRDefault="004E43B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896D383" wp14:editId="1D3CECDC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1D6A4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896D383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34B1D6A4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735E85D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2A2003B0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293A50DA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3D3C93D6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8004E0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1EBD9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A71298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253242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1A9E5BD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4835E3A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566B5F6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776A2363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7036BA51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E96AA76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75166694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703707EE" w14:textId="77777777" w:rsidTr="009079FB">
        <w:trPr>
          <w:trHeight w:val="731"/>
        </w:trPr>
        <w:tc>
          <w:tcPr>
            <w:tcW w:w="3402" w:type="dxa"/>
          </w:tcPr>
          <w:p w14:paraId="3DDC954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256EE66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6C04AEB2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0AAED53C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4EB04AED" w14:textId="77777777" w:rsidTr="009079FB">
        <w:trPr>
          <w:trHeight w:val="731"/>
        </w:trPr>
        <w:tc>
          <w:tcPr>
            <w:tcW w:w="3402" w:type="dxa"/>
          </w:tcPr>
          <w:p w14:paraId="0A382AF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7D47EED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1E160AF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A5A7259" w14:textId="77777777" w:rsidTr="009079FB">
        <w:trPr>
          <w:trHeight w:val="731"/>
        </w:trPr>
        <w:tc>
          <w:tcPr>
            <w:tcW w:w="3402" w:type="dxa"/>
          </w:tcPr>
          <w:p w14:paraId="5C3736B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D3B1BC4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FA50FC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AE1975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B77209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4295D93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17EA00B0" w14:textId="77777777" w:rsidTr="009079FB">
        <w:tc>
          <w:tcPr>
            <w:tcW w:w="3229" w:type="dxa"/>
            <w:vAlign w:val="center"/>
          </w:tcPr>
          <w:p w14:paraId="51F7B6D4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272DC878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2707B3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5032A0E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152934E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3C8859D" w14:textId="77777777" w:rsidTr="009079FB">
        <w:tc>
          <w:tcPr>
            <w:tcW w:w="3229" w:type="dxa"/>
          </w:tcPr>
          <w:p w14:paraId="0729224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013C19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20F5F37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168974D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253614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94FE4E6" w14:textId="77777777" w:rsidTr="009079FB">
        <w:tc>
          <w:tcPr>
            <w:tcW w:w="3229" w:type="dxa"/>
          </w:tcPr>
          <w:p w14:paraId="7EBAAC2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A6C39E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4F5263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4BC7A54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51D8A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2830775" w14:textId="77777777" w:rsidTr="009079FB">
        <w:tc>
          <w:tcPr>
            <w:tcW w:w="3229" w:type="dxa"/>
          </w:tcPr>
          <w:p w14:paraId="290D0A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744A146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58FEE9F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4662D4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88C1EB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7C1D717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7265610C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6490571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A629219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228B9EF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r w:rsidR="005A5BA9" w:rsidRPr="008A04C0">
        <w:rPr>
          <w:rFonts w:ascii="Arial" w:hAnsi="Arial" w:cs="Arial"/>
          <w:bCs/>
          <w:sz w:val="22"/>
          <w:szCs w:val="22"/>
        </w:rPr>
        <w:t>etc.</w:t>
      </w:r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615DB04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623FC7F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43E72F7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2623C790" w14:textId="77777777" w:rsidTr="009079FB">
        <w:tc>
          <w:tcPr>
            <w:tcW w:w="3261" w:type="dxa"/>
            <w:vAlign w:val="center"/>
          </w:tcPr>
          <w:p w14:paraId="1714AED1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0F833F73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3925E91B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7E6C91D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2D6FF01C" w14:textId="77777777" w:rsidTr="009079FB">
        <w:tc>
          <w:tcPr>
            <w:tcW w:w="3261" w:type="dxa"/>
          </w:tcPr>
          <w:p w14:paraId="45ABACD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613740C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1357E16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B9E9F37" w14:textId="77777777" w:rsidTr="009079FB">
        <w:tc>
          <w:tcPr>
            <w:tcW w:w="3261" w:type="dxa"/>
          </w:tcPr>
          <w:p w14:paraId="3A5B300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4E257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BFFB3B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F4EE71C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3104E6C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61F9B605" w14:textId="77777777" w:rsidTr="009079FB">
        <w:tc>
          <w:tcPr>
            <w:tcW w:w="1560" w:type="dxa"/>
            <w:vAlign w:val="center"/>
          </w:tcPr>
          <w:p w14:paraId="24153BD4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DA4F2F4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C096AA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304D9E14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2CB62016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3F830975" w14:textId="77777777" w:rsidTr="009079FB">
        <w:tc>
          <w:tcPr>
            <w:tcW w:w="1560" w:type="dxa"/>
          </w:tcPr>
          <w:p w14:paraId="43C8C957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08E0DB3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54565F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26601B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5E5D61E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4B64D81" w14:textId="77777777" w:rsidTr="009079FB">
        <w:tc>
          <w:tcPr>
            <w:tcW w:w="1560" w:type="dxa"/>
          </w:tcPr>
          <w:p w14:paraId="210E9C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88780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147DD5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D0441E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761243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3EBE57A" w14:textId="77777777" w:rsidTr="009079FB">
        <w:tc>
          <w:tcPr>
            <w:tcW w:w="1560" w:type="dxa"/>
          </w:tcPr>
          <w:p w14:paraId="40C848A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E98BD2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49D9D1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DA07B5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0A84F0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B7A4756" w14:textId="77777777" w:rsidTr="009079FB">
        <w:tc>
          <w:tcPr>
            <w:tcW w:w="1560" w:type="dxa"/>
          </w:tcPr>
          <w:p w14:paraId="3BCF6CC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F8D316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6AD738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73672A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ED8BA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D0F6EFC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4216AA0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310454FE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E3D5816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6269063A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220CEC9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6FA9EE8D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5318909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8631B2D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8"/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8A3A3A" w14:textId="77777777" w:rsidR="000F2B17" w:rsidRDefault="000F2B17" w:rsidP="001007E7">
      <w:pPr>
        <w:spacing w:after="0" w:line="240" w:lineRule="auto"/>
      </w:pPr>
      <w:r>
        <w:separator/>
      </w:r>
    </w:p>
  </w:endnote>
  <w:endnote w:type="continuationSeparator" w:id="0">
    <w:p w14:paraId="4A0D2B0C" w14:textId="77777777" w:rsidR="000F2B17" w:rsidRDefault="000F2B1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D3857" w14:textId="77777777" w:rsidR="001007E7" w:rsidRDefault="004E43B8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F651F35" wp14:editId="456B2120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1D2957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5F651F3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151D2957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9E29F8B" wp14:editId="460F65F2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F78AE3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59829E5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39E29F8B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7AF78AE3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059829E5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7C6D592" wp14:editId="01FC2805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5975A51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A70A0C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DD5CE5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E59885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BD150C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4526DA" w14:textId="77777777" w:rsidR="000F2B17" w:rsidRDefault="000F2B17" w:rsidP="001007E7">
      <w:pPr>
        <w:spacing w:after="0" w:line="240" w:lineRule="auto"/>
      </w:pPr>
      <w:r>
        <w:separator/>
      </w:r>
    </w:p>
  </w:footnote>
  <w:footnote w:type="continuationSeparator" w:id="0">
    <w:p w14:paraId="046F6BCF" w14:textId="77777777" w:rsidR="000F2B17" w:rsidRDefault="000F2B17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F101F" w14:textId="24A653D7" w:rsidR="004D25CB" w:rsidRDefault="0016599C">
    <w:pPr>
      <w:pStyle w:val="Encabezado"/>
    </w:pPr>
    <w:r w:rsidRPr="0016599C">
      <w:rPr>
        <w:noProof/>
        <w:lang w:val="es-DO" w:eastAsia="es-DO"/>
      </w:rPr>
      <w:drawing>
        <wp:anchor distT="0" distB="0" distL="114300" distR="114300" simplePos="0" relativeHeight="251668480" behindDoc="0" locked="0" layoutInCell="1" allowOverlap="1" wp14:anchorId="1CA8079A" wp14:editId="1BEB17C1">
          <wp:simplePos x="0" y="0"/>
          <wp:positionH relativeFrom="margin">
            <wp:align>center</wp:align>
          </wp:positionH>
          <wp:positionV relativeFrom="paragraph">
            <wp:posOffset>-229235</wp:posOffset>
          </wp:positionV>
          <wp:extent cx="2019300" cy="1035050"/>
          <wp:effectExtent l="0" t="0" r="0" b="0"/>
          <wp:wrapThrough wrapText="bothSides">
            <wp:wrapPolygon edited="0">
              <wp:start x="9985" y="0"/>
              <wp:lineTo x="7540" y="6758"/>
              <wp:lineTo x="6928" y="9541"/>
              <wp:lineTo x="6521" y="12324"/>
              <wp:lineTo x="2445" y="16697"/>
              <wp:lineTo x="2445" y="18685"/>
              <wp:lineTo x="6317" y="21070"/>
              <wp:lineTo x="14672" y="21070"/>
              <wp:lineTo x="18543" y="18685"/>
              <wp:lineTo x="18951" y="17094"/>
              <wp:lineTo x="14672" y="13119"/>
              <wp:lineTo x="13857" y="7553"/>
              <wp:lineTo x="11004" y="0"/>
              <wp:lineTo x="9985" y="0"/>
            </wp:wrapPolygon>
          </wp:wrapThrough>
          <wp:docPr id="33" name="Imagen 33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n 33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1035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6599C"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CF84853" wp14:editId="16E268B8">
          <wp:simplePos x="0" y="0"/>
          <wp:positionH relativeFrom="column">
            <wp:posOffset>-466725</wp:posOffset>
          </wp:positionH>
          <wp:positionV relativeFrom="paragraph">
            <wp:posOffset>212725</wp:posOffset>
          </wp:positionV>
          <wp:extent cx="872490" cy="298450"/>
          <wp:effectExtent l="0" t="0" r="3810" b="0"/>
          <wp:wrapThrough wrapText="bothSides">
            <wp:wrapPolygon edited="0">
              <wp:start x="5188" y="0"/>
              <wp:lineTo x="2830" y="4136"/>
              <wp:lineTo x="1415" y="8272"/>
              <wp:lineTo x="1415" y="16545"/>
              <wp:lineTo x="19336" y="16545"/>
              <wp:lineTo x="21223" y="4136"/>
              <wp:lineTo x="21223" y="0"/>
              <wp:lineTo x="5188" y="0"/>
            </wp:wrapPolygon>
          </wp:wrapThrough>
          <wp:docPr id="37" name="Imagen 37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Imagen 37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2490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43B8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2EA8814" wp14:editId="6A732BD3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50808A" w14:textId="70B71724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1209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7072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7072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7072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1209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7072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EA881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H9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lfH9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14:paraId="0750808A" w14:textId="70B71724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1209B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70721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70721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70721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1209B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70721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CD"/>
    <w:rsid w:val="00002825"/>
    <w:rsid w:val="00033BE5"/>
    <w:rsid w:val="00034DD9"/>
    <w:rsid w:val="0004494E"/>
    <w:rsid w:val="00044FA8"/>
    <w:rsid w:val="00045479"/>
    <w:rsid w:val="00067874"/>
    <w:rsid w:val="00071BD7"/>
    <w:rsid w:val="00094CF9"/>
    <w:rsid w:val="000A35DD"/>
    <w:rsid w:val="000B0DCD"/>
    <w:rsid w:val="000C73D4"/>
    <w:rsid w:val="000F2B17"/>
    <w:rsid w:val="00100079"/>
    <w:rsid w:val="001007E7"/>
    <w:rsid w:val="001020C0"/>
    <w:rsid w:val="0011657E"/>
    <w:rsid w:val="00130549"/>
    <w:rsid w:val="00134A7E"/>
    <w:rsid w:val="00157600"/>
    <w:rsid w:val="0016599C"/>
    <w:rsid w:val="0016722A"/>
    <w:rsid w:val="00170EC5"/>
    <w:rsid w:val="00181E8D"/>
    <w:rsid w:val="00194FF2"/>
    <w:rsid w:val="00196F47"/>
    <w:rsid w:val="001971CB"/>
    <w:rsid w:val="001A3F92"/>
    <w:rsid w:val="001F08D6"/>
    <w:rsid w:val="001F73A7"/>
    <w:rsid w:val="002009A7"/>
    <w:rsid w:val="00253DBA"/>
    <w:rsid w:val="00254C69"/>
    <w:rsid w:val="0026335F"/>
    <w:rsid w:val="00295BD4"/>
    <w:rsid w:val="002B43A0"/>
    <w:rsid w:val="002B46D1"/>
    <w:rsid w:val="002D1FDB"/>
    <w:rsid w:val="002D451D"/>
    <w:rsid w:val="002E1412"/>
    <w:rsid w:val="002E4EFC"/>
    <w:rsid w:val="00314023"/>
    <w:rsid w:val="00341484"/>
    <w:rsid w:val="00386D9A"/>
    <w:rsid w:val="00392351"/>
    <w:rsid w:val="00392F6D"/>
    <w:rsid w:val="00404131"/>
    <w:rsid w:val="0042490F"/>
    <w:rsid w:val="004379A6"/>
    <w:rsid w:val="004523E0"/>
    <w:rsid w:val="0045550B"/>
    <w:rsid w:val="00456C17"/>
    <w:rsid w:val="00466B9C"/>
    <w:rsid w:val="0047449D"/>
    <w:rsid w:val="004B30DA"/>
    <w:rsid w:val="004C428B"/>
    <w:rsid w:val="004D25CB"/>
    <w:rsid w:val="004D45A8"/>
    <w:rsid w:val="004E43B8"/>
    <w:rsid w:val="00500DA4"/>
    <w:rsid w:val="005076A4"/>
    <w:rsid w:val="00513E38"/>
    <w:rsid w:val="005302D3"/>
    <w:rsid w:val="00535962"/>
    <w:rsid w:val="00541726"/>
    <w:rsid w:val="00544A18"/>
    <w:rsid w:val="00574BA5"/>
    <w:rsid w:val="00587EC0"/>
    <w:rsid w:val="005A5BA9"/>
    <w:rsid w:val="005E2309"/>
    <w:rsid w:val="005E515F"/>
    <w:rsid w:val="005F7D52"/>
    <w:rsid w:val="00601675"/>
    <w:rsid w:val="00605C4C"/>
    <w:rsid w:val="00611A07"/>
    <w:rsid w:val="0062592A"/>
    <w:rsid w:val="00643FAC"/>
    <w:rsid w:val="006445B2"/>
    <w:rsid w:val="006471AF"/>
    <w:rsid w:val="006506D0"/>
    <w:rsid w:val="00651E48"/>
    <w:rsid w:val="0065420B"/>
    <w:rsid w:val="00656060"/>
    <w:rsid w:val="00660010"/>
    <w:rsid w:val="00666D56"/>
    <w:rsid w:val="006709BC"/>
    <w:rsid w:val="00681BB1"/>
    <w:rsid w:val="006A3139"/>
    <w:rsid w:val="006A3D9D"/>
    <w:rsid w:val="006E0623"/>
    <w:rsid w:val="006F567F"/>
    <w:rsid w:val="00725091"/>
    <w:rsid w:val="00780880"/>
    <w:rsid w:val="007B0E1F"/>
    <w:rsid w:val="007B6F6F"/>
    <w:rsid w:val="007C2731"/>
    <w:rsid w:val="007D0AA9"/>
    <w:rsid w:val="007F0326"/>
    <w:rsid w:val="00820C9F"/>
    <w:rsid w:val="0082707E"/>
    <w:rsid w:val="008315B0"/>
    <w:rsid w:val="008A04C0"/>
    <w:rsid w:val="008A25F8"/>
    <w:rsid w:val="008B3AE5"/>
    <w:rsid w:val="008C388B"/>
    <w:rsid w:val="008C5818"/>
    <w:rsid w:val="008D73DC"/>
    <w:rsid w:val="008F3922"/>
    <w:rsid w:val="009079FB"/>
    <w:rsid w:val="0091209B"/>
    <w:rsid w:val="0095207F"/>
    <w:rsid w:val="00966EEE"/>
    <w:rsid w:val="00976D51"/>
    <w:rsid w:val="009A29C7"/>
    <w:rsid w:val="009A4E12"/>
    <w:rsid w:val="009A513B"/>
    <w:rsid w:val="00A16099"/>
    <w:rsid w:val="00A231BB"/>
    <w:rsid w:val="00A42497"/>
    <w:rsid w:val="00A640BD"/>
    <w:rsid w:val="00A641A7"/>
    <w:rsid w:val="00A72F42"/>
    <w:rsid w:val="00AA03B1"/>
    <w:rsid w:val="00AD7919"/>
    <w:rsid w:val="00AE0BEA"/>
    <w:rsid w:val="00B37945"/>
    <w:rsid w:val="00B45752"/>
    <w:rsid w:val="00B57326"/>
    <w:rsid w:val="00B62EEF"/>
    <w:rsid w:val="00B94143"/>
    <w:rsid w:val="00B97B51"/>
    <w:rsid w:val="00BA0007"/>
    <w:rsid w:val="00BA32BE"/>
    <w:rsid w:val="00BA6583"/>
    <w:rsid w:val="00BB1D79"/>
    <w:rsid w:val="00BC1D0C"/>
    <w:rsid w:val="00BC53C4"/>
    <w:rsid w:val="00BC61BD"/>
    <w:rsid w:val="00BE0B91"/>
    <w:rsid w:val="00BF56C5"/>
    <w:rsid w:val="00C078CB"/>
    <w:rsid w:val="00C22DBE"/>
    <w:rsid w:val="00C5078F"/>
    <w:rsid w:val="00C66D08"/>
    <w:rsid w:val="00C7470C"/>
    <w:rsid w:val="00C765D6"/>
    <w:rsid w:val="00C76C24"/>
    <w:rsid w:val="00CA0E82"/>
    <w:rsid w:val="00CA164C"/>
    <w:rsid w:val="00CA4661"/>
    <w:rsid w:val="00CC322F"/>
    <w:rsid w:val="00CC3EB7"/>
    <w:rsid w:val="00CD2302"/>
    <w:rsid w:val="00CE67A3"/>
    <w:rsid w:val="00D03EC2"/>
    <w:rsid w:val="00D24FA7"/>
    <w:rsid w:val="00D42B20"/>
    <w:rsid w:val="00D45A3E"/>
    <w:rsid w:val="00D4665D"/>
    <w:rsid w:val="00D54A70"/>
    <w:rsid w:val="00D64696"/>
    <w:rsid w:val="00D90D49"/>
    <w:rsid w:val="00DA69C7"/>
    <w:rsid w:val="00DC266C"/>
    <w:rsid w:val="00DC5D96"/>
    <w:rsid w:val="00DC6F65"/>
    <w:rsid w:val="00DD4F3E"/>
    <w:rsid w:val="00DD6EDB"/>
    <w:rsid w:val="00DF6AAE"/>
    <w:rsid w:val="00E127E7"/>
    <w:rsid w:val="00E13E55"/>
    <w:rsid w:val="00E14BD3"/>
    <w:rsid w:val="00E3215C"/>
    <w:rsid w:val="00E40C14"/>
    <w:rsid w:val="00E41979"/>
    <w:rsid w:val="00E446DC"/>
    <w:rsid w:val="00E46B33"/>
    <w:rsid w:val="00E82502"/>
    <w:rsid w:val="00E9639E"/>
    <w:rsid w:val="00EA2F84"/>
    <w:rsid w:val="00EA6B34"/>
    <w:rsid w:val="00EA7406"/>
    <w:rsid w:val="00EE1E7B"/>
    <w:rsid w:val="00F05011"/>
    <w:rsid w:val="00F14C9C"/>
    <w:rsid w:val="00F225BF"/>
    <w:rsid w:val="00F53753"/>
    <w:rsid w:val="00F70721"/>
    <w:rsid w:val="00F7167E"/>
    <w:rsid w:val="00F73860"/>
    <w:rsid w:val="00F7443C"/>
    <w:rsid w:val="00F9504D"/>
    <w:rsid w:val="00FB13A2"/>
    <w:rsid w:val="00FB3827"/>
    <w:rsid w:val="00FB54E9"/>
    <w:rsid w:val="00FC2870"/>
    <w:rsid w:val="00FD006C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4:docId w14:val="3F977A93"/>
  <w15:docId w15:val="{5F65121F-E4E7-4BCD-9A07-980833B8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paragraph" w:styleId="Ttulo1">
    <w:name w:val="heading 1"/>
    <w:basedOn w:val="Normal"/>
    <w:next w:val="Normal"/>
    <w:link w:val="Ttulo1Car"/>
    <w:uiPriority w:val="9"/>
    <w:qFormat/>
    <w:rsid w:val="006445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445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6445B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445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2Car">
    <w:name w:val="Título 2 Car"/>
    <w:basedOn w:val="Fuentedeprrafopredeter"/>
    <w:link w:val="Ttulo2"/>
    <w:uiPriority w:val="9"/>
    <w:rsid w:val="006445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6445B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8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F7AC2-F40B-4F0E-8F58-F61F4F0AA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9</TotalTime>
  <Pages>2</Pages>
  <Words>157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Edita Nova Hernandez</cp:lastModifiedBy>
  <cp:revision>20</cp:revision>
  <cp:lastPrinted>2011-03-04T18:59:00Z</cp:lastPrinted>
  <dcterms:created xsi:type="dcterms:W3CDTF">2020-01-27T14:47:00Z</dcterms:created>
  <dcterms:modified xsi:type="dcterms:W3CDTF">2026-08-10T17:18:00Z</dcterms:modified>
</cp:coreProperties>
</file>